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  <w:u w:val="single"/>
        </w:rPr>
        <w:t>Walter CLERK</w:t>
      </w:r>
      <w:r w:rsidRPr="006D5A2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D5A2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D5A2B">
        <w:rPr>
          <w:rFonts w:ascii="Times New Roman" w:hAnsi="Times New Roman" w:cs="Times New Roman"/>
          <w:sz w:val="24"/>
          <w:szCs w:val="24"/>
        </w:rPr>
        <w:t>fl.1414)</w:t>
      </w: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>22 Apr.1414</w:t>
      </w:r>
      <w:r w:rsidRPr="006D5A2B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  <w:t xml:space="preserve">Blench(q.v.) and his wife, Joan(q.v.), deforciants of 5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  <w:t xml:space="preserve">3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ferlings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 of land, an acre of meadow and 8 acres of moor in Great</w:t>
      </w: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Torringyon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Huntshaw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>, Devon.</w:t>
      </w:r>
    </w:p>
    <w:p w:rsidR="00B407E0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5A2B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6D5A2B">
        <w:rPr>
          <w:rFonts w:ascii="Times New Roman" w:hAnsi="Times New Roman" w:cs="Times New Roman"/>
          <w:sz w:val="24"/>
          <w:szCs w:val="24"/>
        </w:rPr>
        <w:t>)</w:t>
      </w:r>
    </w:p>
    <w:p w:rsidR="00304C7D" w:rsidRPr="00CF6FB1" w:rsidRDefault="00304C7D" w:rsidP="00304C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12 Nov.1414</w:t>
      </w:r>
      <w:r w:rsidRPr="00CF6FB1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Robert </w:t>
      </w:r>
    </w:p>
    <w:p w:rsidR="00304C7D" w:rsidRPr="00CF6FB1" w:rsidRDefault="00304C7D" w:rsidP="00304C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F6FB1"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 w:rsidRPr="00CF6FB1">
        <w:rPr>
          <w:rFonts w:ascii="Times New Roman" w:hAnsi="Times New Roman" w:cs="Times New Roman"/>
          <w:sz w:val="24"/>
          <w:szCs w:val="24"/>
        </w:rPr>
        <w:t xml:space="preserve"> of Shefford(q.v.), Amy, his wife(q.v.), Robert </w:t>
      </w:r>
      <w:proofErr w:type="spellStart"/>
      <w:r w:rsidRPr="00CF6FB1">
        <w:rPr>
          <w:rFonts w:ascii="Times New Roman" w:hAnsi="Times New Roman" w:cs="Times New Roman"/>
          <w:sz w:val="24"/>
          <w:szCs w:val="24"/>
        </w:rPr>
        <w:t>Corhysshe</w:t>
      </w:r>
      <w:proofErr w:type="spellEnd"/>
      <w:r w:rsidRPr="00CF6FB1">
        <w:rPr>
          <w:rFonts w:ascii="Times New Roman" w:hAnsi="Times New Roman" w:cs="Times New Roman"/>
          <w:sz w:val="24"/>
          <w:szCs w:val="24"/>
        </w:rPr>
        <w:t>(q.v.) and</w:t>
      </w:r>
    </w:p>
    <w:p w:rsidR="00304C7D" w:rsidRPr="00CF6FB1" w:rsidRDefault="00304C7D" w:rsidP="00304C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 xml:space="preserve">his wife, Margery(q.v.), deforciants of 21 acres of land and 1½ acres of </w:t>
      </w:r>
    </w:p>
    <w:p w:rsidR="00304C7D" w:rsidRPr="00CF6FB1" w:rsidRDefault="00304C7D" w:rsidP="00304C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 xml:space="preserve">meadow and a moiety of a messuage in </w:t>
      </w:r>
      <w:proofErr w:type="spellStart"/>
      <w:r w:rsidRPr="00CF6FB1">
        <w:rPr>
          <w:rFonts w:ascii="Times New Roman" w:hAnsi="Times New Roman" w:cs="Times New Roman"/>
          <w:sz w:val="24"/>
          <w:szCs w:val="24"/>
        </w:rPr>
        <w:t>Goldworthy</w:t>
      </w:r>
      <w:proofErr w:type="spellEnd"/>
      <w:r w:rsidRPr="00CF6FB1">
        <w:rPr>
          <w:rFonts w:ascii="Times New Roman" w:hAnsi="Times New Roman" w:cs="Times New Roman"/>
          <w:sz w:val="24"/>
          <w:szCs w:val="24"/>
        </w:rPr>
        <w:t>, Devon.</w:t>
      </w:r>
    </w:p>
    <w:p w:rsidR="00304C7D" w:rsidRPr="006D5A2B" w:rsidRDefault="00304C7D" w:rsidP="00304C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CF6FB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CF6FB1">
        <w:rPr>
          <w:rFonts w:ascii="Times New Roman" w:hAnsi="Times New Roman" w:cs="Times New Roman"/>
          <w:sz w:val="24"/>
          <w:szCs w:val="24"/>
        </w:rPr>
        <w:t>)</w:t>
      </w: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07E0" w:rsidRPr="006D5A2B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07E0" w:rsidRDefault="00B407E0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>13 June 2015</w:t>
      </w:r>
    </w:p>
    <w:p w:rsidR="00304C7D" w:rsidRPr="006D5A2B" w:rsidRDefault="00304C7D" w:rsidP="00B407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7E0" w:rsidRDefault="00B407E0" w:rsidP="00564E3C">
      <w:pPr>
        <w:spacing w:after="0" w:line="240" w:lineRule="auto"/>
      </w:pPr>
      <w:r>
        <w:separator/>
      </w:r>
    </w:p>
  </w:endnote>
  <w:endnote w:type="continuationSeparator" w:id="0">
    <w:p w:rsidR="00B407E0" w:rsidRDefault="00B407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4C7D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7E0" w:rsidRDefault="00B407E0" w:rsidP="00564E3C">
      <w:pPr>
        <w:spacing w:after="0" w:line="240" w:lineRule="auto"/>
      </w:pPr>
      <w:r>
        <w:separator/>
      </w:r>
    </w:p>
  </w:footnote>
  <w:footnote w:type="continuationSeparator" w:id="0">
    <w:p w:rsidR="00B407E0" w:rsidRDefault="00B407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7E0"/>
    <w:rsid w:val="00304C7D"/>
    <w:rsid w:val="00372DC6"/>
    <w:rsid w:val="00564E3C"/>
    <w:rsid w:val="0064591D"/>
    <w:rsid w:val="00B407E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5BB55"/>
  <w15:chartTrackingRefBased/>
  <w15:docId w15:val="{A5C2650F-8E8F-4F63-BA11-86CBD255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40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2015-10-25T19:56:00Z</dcterms:created>
  <dcterms:modified xsi:type="dcterms:W3CDTF">2016-01-21T08:44:00Z</dcterms:modified>
</cp:coreProperties>
</file>